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9C725" w14:textId="77777777" w:rsidR="00A85D70" w:rsidRDefault="00A85D70" w:rsidP="00A85D7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KYNGESTON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(fl.1483)</w:t>
      </w:r>
    </w:p>
    <w:p w14:paraId="5049A258" w14:textId="77777777" w:rsidR="00A85D70" w:rsidRDefault="00A85D70" w:rsidP="00A85D7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Prior of Merton.</w:t>
      </w:r>
    </w:p>
    <w:p w14:paraId="33E5E3E2" w14:textId="77777777" w:rsidR="00A85D70" w:rsidRDefault="00A85D70" w:rsidP="00A85D7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642DBF" w14:textId="7A1E20F5" w:rsidR="00A85D70" w:rsidRDefault="00A85D70" w:rsidP="00A85D7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5EC062" w14:textId="77777777" w:rsidR="00EA3863" w:rsidRDefault="00EA3863" w:rsidP="00EA38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Nov.1479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Baker of Harrietsham, Kent(q.v.), was pardoned for not appearing </w:t>
      </w:r>
    </w:p>
    <w:p w14:paraId="3A074AA4" w14:textId="77777777" w:rsidR="00EA3863" w:rsidRDefault="00EA3863" w:rsidP="00EA38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 answer him touching a debt of 40s.</w:t>
      </w:r>
    </w:p>
    <w:p w14:paraId="70E355C8" w14:textId="578130DB" w:rsidR="00EA3863" w:rsidRDefault="00EA3863" w:rsidP="00EA38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p.148)</w:t>
      </w:r>
    </w:p>
    <w:p w14:paraId="0BB5369F" w14:textId="77777777" w:rsidR="004E553C" w:rsidRDefault="004E553C" w:rsidP="004E55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Feb.1481</w:t>
      </w:r>
      <w:r>
        <w:rPr>
          <w:rFonts w:ascii="Times New Roman" w:hAnsi="Times New Roman" w:cs="Times New Roman"/>
          <w:sz w:val="24"/>
          <w:szCs w:val="24"/>
        </w:rPr>
        <w:tab/>
        <w:t>Thomas Parpoynt of Little Hardres, Kent(q.v.), was pardoned for not appearing</w:t>
      </w:r>
    </w:p>
    <w:p w14:paraId="645428FC" w14:textId="41FD3AE4" w:rsidR="004E553C" w:rsidRPr="00EA3863" w:rsidRDefault="004E553C" w:rsidP="004E55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 answer him touching a debt of £10.   (C.P.R. 1476-85 p.189)</w:t>
      </w:r>
    </w:p>
    <w:p w14:paraId="3F3BA74B" w14:textId="77777777" w:rsidR="00A85D70" w:rsidRDefault="00A85D70" w:rsidP="00A85D7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debt against John Aleyn of London, brewer(q.v.).</w:t>
      </w:r>
    </w:p>
    <w:p w14:paraId="6E8DB6D8" w14:textId="77777777" w:rsidR="00A85D70" w:rsidRDefault="00A85D70" w:rsidP="00A85D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DAC6B10" w14:textId="77777777" w:rsidR="00A85D70" w:rsidRDefault="00A85D70" w:rsidP="00A85D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debt against John Castelcombe of Cricklade,</w:t>
      </w:r>
    </w:p>
    <w:p w14:paraId="6A94228C" w14:textId="77777777" w:rsidR="00A85D70" w:rsidRDefault="00A85D70" w:rsidP="00A85D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Wiltshire(q.v.).   (ibid.)</w:t>
      </w:r>
    </w:p>
    <w:p w14:paraId="4FFE379D" w14:textId="77777777" w:rsidR="00A85D70" w:rsidRDefault="00A85D70" w:rsidP="00A85D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debt against Walter Leukenore of Legh, Kent(q.v.).</w:t>
      </w:r>
    </w:p>
    <w:p w14:paraId="66A86B4F" w14:textId="77777777" w:rsidR="00A85D70" w:rsidRDefault="00A85D70" w:rsidP="00A85D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(ibid.)</w:t>
      </w:r>
    </w:p>
    <w:p w14:paraId="66299767" w14:textId="77777777" w:rsidR="00A85D70" w:rsidRDefault="00A85D70" w:rsidP="00A85D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trespass and taking against Thomas Sager of Mitcham,</w:t>
      </w:r>
    </w:p>
    <w:p w14:paraId="64A24539" w14:textId="77777777" w:rsidR="00A85D70" w:rsidRDefault="00A85D70" w:rsidP="00A85D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Surrey(q.v.).   (ibid.)</w:t>
      </w:r>
    </w:p>
    <w:p w14:paraId="404690BF" w14:textId="77777777" w:rsidR="00A85D70" w:rsidRDefault="00A85D70" w:rsidP="00A85D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debt against Henry Slyfeld of Great Bookham,  Surrey(q.v.),</w:t>
      </w:r>
    </w:p>
    <w:p w14:paraId="6E2BBE95" w14:textId="77777777" w:rsidR="00A85D70" w:rsidRDefault="00A85D70" w:rsidP="00A85D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and John Chartonham of Sutton(q.v.).   (ibid.)</w:t>
      </w:r>
    </w:p>
    <w:p w14:paraId="1F3B5A1C" w14:textId="77777777" w:rsidR="00A85D70" w:rsidRDefault="00A85D70" w:rsidP="00A85D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an annual rent against Robert Coteler, Vicar of Mautby, </w:t>
      </w:r>
    </w:p>
    <w:p w14:paraId="42FCA0F0" w14:textId="77777777" w:rsidR="00A85D70" w:rsidRPr="00021192" w:rsidRDefault="00A85D70" w:rsidP="00A85D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Norfolk(q.v.).   (ibid.)</w:t>
      </w:r>
    </w:p>
    <w:p w14:paraId="70B6FCF0" w14:textId="77777777" w:rsidR="00A85D70" w:rsidRDefault="00A85D70" w:rsidP="00A85D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A5EBB0F" w14:textId="3F01CD4C" w:rsidR="00A85D70" w:rsidRDefault="00A85D70" w:rsidP="00A85D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73606C1" w14:textId="71A9F49D" w:rsidR="00EA3863" w:rsidRDefault="00EA3863" w:rsidP="00A85D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5 February 2022</w:t>
      </w:r>
    </w:p>
    <w:p w14:paraId="4BC5CB10" w14:textId="00F8F8D1" w:rsidR="004E553C" w:rsidRDefault="004E553C" w:rsidP="00A85D7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May 2023</w:t>
      </w:r>
    </w:p>
    <w:p w14:paraId="230A51E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AACBC" w14:textId="77777777" w:rsidR="00FA5ECA" w:rsidRDefault="00FA5ECA" w:rsidP="009139A6">
      <w:r>
        <w:separator/>
      </w:r>
    </w:p>
  </w:endnote>
  <w:endnote w:type="continuationSeparator" w:id="0">
    <w:p w14:paraId="4F022100" w14:textId="77777777" w:rsidR="00FA5ECA" w:rsidRDefault="00FA5E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4D2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C01D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DDF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39E4E" w14:textId="77777777" w:rsidR="00FA5ECA" w:rsidRDefault="00FA5ECA" w:rsidP="009139A6">
      <w:r>
        <w:separator/>
      </w:r>
    </w:p>
  </w:footnote>
  <w:footnote w:type="continuationSeparator" w:id="0">
    <w:p w14:paraId="3133595E" w14:textId="77777777" w:rsidR="00FA5ECA" w:rsidRDefault="00FA5E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B76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894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B97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D70"/>
    <w:rsid w:val="000666E0"/>
    <w:rsid w:val="002510B7"/>
    <w:rsid w:val="004E553C"/>
    <w:rsid w:val="005C130B"/>
    <w:rsid w:val="00826F5C"/>
    <w:rsid w:val="009139A6"/>
    <w:rsid w:val="009448BB"/>
    <w:rsid w:val="00A3176C"/>
    <w:rsid w:val="00A85D70"/>
    <w:rsid w:val="00AE65F8"/>
    <w:rsid w:val="00BA00AB"/>
    <w:rsid w:val="00CB4ED9"/>
    <w:rsid w:val="00EA3863"/>
    <w:rsid w:val="00EB3209"/>
    <w:rsid w:val="00F5287F"/>
    <w:rsid w:val="00FA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58A35"/>
  <w15:chartTrackingRefBased/>
  <w15:docId w15:val="{C327F4BB-90D1-42D5-905E-E0AFAE726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85D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2021-06-30T19:40:00Z</dcterms:created>
  <dcterms:modified xsi:type="dcterms:W3CDTF">2023-05-16T14:38:00Z</dcterms:modified>
</cp:coreProperties>
</file>